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F12C0A" w14:textId="77777777" w:rsidR="00F71287" w:rsidRDefault="007D1EF3" w:rsidP="007D524C">
      <w:pPr>
        <w:rPr>
          <w:sz w:val="20"/>
          <w:szCs w:val="20"/>
        </w:rPr>
      </w:pPr>
      <w:r>
        <w:rPr>
          <w:sz w:val="20"/>
          <w:szCs w:val="20"/>
        </w:rPr>
        <w:t>Sample Text,</w:t>
      </w:r>
    </w:p>
    <w:p w14:paraId="3533630A" w14:textId="77777777" w:rsidR="007D1EF3" w:rsidRDefault="007D1EF3" w:rsidP="007D524C">
      <w:pPr>
        <w:rPr>
          <w:sz w:val="20"/>
          <w:szCs w:val="20"/>
        </w:rPr>
      </w:pPr>
    </w:p>
    <w:p w14:paraId="46A1F246" w14:textId="0CD6B248" w:rsidR="00E4223E" w:rsidRPr="007D1EF3" w:rsidRDefault="007D1EF3" w:rsidP="00E4223E">
      <w:pPr>
        <w:rPr>
          <w:sz w:val="20"/>
          <w:szCs w:val="20"/>
        </w:rPr>
      </w:pPr>
      <w:r>
        <w:rPr>
          <w:sz w:val="20"/>
          <w:szCs w:val="20"/>
        </w:rPr>
        <w:t>Second line of text can begin here.</w:t>
      </w:r>
      <w:bookmarkStart w:id="0" w:name="_GoBack"/>
      <w:bookmarkEnd w:id="0"/>
    </w:p>
    <w:sectPr w:rsidR="00E4223E" w:rsidRPr="007D1EF3" w:rsidSect="00E4223E">
      <w:headerReference w:type="default" r:id="rId7"/>
      <w:footerReference w:type="default" r:id="rId8"/>
      <w:headerReference w:type="first" r:id="rId9"/>
      <w:type w:val="continuous"/>
      <w:pgSz w:w="12240" w:h="15840" w:code="1"/>
      <w:pgMar w:top="1440" w:right="720" w:bottom="720" w:left="720" w:header="25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F227FC" w14:textId="77777777" w:rsidR="00A9551F" w:rsidRDefault="00A9551F" w:rsidP="00256E77">
      <w:pPr>
        <w:spacing w:line="240" w:lineRule="auto"/>
      </w:pPr>
      <w:r>
        <w:separator/>
      </w:r>
    </w:p>
  </w:endnote>
  <w:endnote w:type="continuationSeparator" w:id="0">
    <w:p w14:paraId="60406E9E" w14:textId="77777777" w:rsidR="00A9551F" w:rsidRDefault="00A9551F" w:rsidP="00256E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BFDAA6" w14:textId="1AE00008" w:rsidR="00F71287" w:rsidRPr="0099183B" w:rsidRDefault="00F71287" w:rsidP="004970F4">
    <w:pPr>
      <w:pStyle w:val="Footer"/>
      <w:spacing w:line="220" w:lineRule="exact"/>
      <w:ind w:left="360"/>
      <w:rPr>
        <w:color w:val="7F7F7F" w:themeColor="text1" w:themeTint="80"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38BB15" w14:textId="77777777" w:rsidR="00A9551F" w:rsidRDefault="00A9551F" w:rsidP="00256E77">
      <w:pPr>
        <w:spacing w:line="240" w:lineRule="auto"/>
      </w:pPr>
      <w:r>
        <w:separator/>
      </w:r>
    </w:p>
  </w:footnote>
  <w:footnote w:type="continuationSeparator" w:id="0">
    <w:p w14:paraId="57B8AAE5" w14:textId="77777777" w:rsidR="00A9551F" w:rsidRDefault="00A9551F" w:rsidP="00256E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59F0F5" w14:textId="6BECF60D" w:rsidR="007D1EF3" w:rsidRDefault="00C41E3A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8FE5D94" wp14:editId="4E391F1D">
          <wp:simplePos x="0" y="0"/>
          <wp:positionH relativeFrom="column">
            <wp:posOffset>-457200</wp:posOffset>
          </wp:positionH>
          <wp:positionV relativeFrom="paragraph">
            <wp:posOffset>-1600200</wp:posOffset>
          </wp:positionV>
          <wp:extent cx="7783735" cy="18313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Y Letterhead Template_BLAC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03530" cy="18359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CE83FC" w14:textId="77777777" w:rsidR="00636CD6" w:rsidRPr="00636CD6" w:rsidRDefault="007D1EF3" w:rsidP="00636CD6">
    <w:pPr>
      <w:pStyle w:val="Header"/>
    </w:pPr>
    <w:r>
      <w:rPr>
        <w:noProof/>
      </w:rPr>
      <w:drawing>
        <wp:anchor distT="0" distB="320040" distL="114300" distR="114300" simplePos="0" relativeHeight="251657216" behindDoc="0" locked="1" layoutInCell="1" allowOverlap="1" wp14:anchorId="64DE830C" wp14:editId="475653E7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772400" cy="1504950"/>
          <wp:effectExtent l="0" t="0" r="0" b="0"/>
          <wp:wrapTopAndBottom/>
          <wp:docPr id="4" name="Picture 4" descr="LtrHead-top-art-600ppi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trHead-top-art-600ppi.t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504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5AB2E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>
    <w:nsid w:val="FFFFFF88"/>
    <w:multiLevelType w:val="singleLevel"/>
    <w:tmpl w:val="37A8A7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FFFFFF89"/>
    <w:multiLevelType w:val="singleLevel"/>
    <w:tmpl w:val="B7EEB3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attachedTemplate r:id="rId1"/>
  <w:defaultTabStop w:val="720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871"/>
    <w:rsid w:val="00064515"/>
    <w:rsid w:val="00076FFF"/>
    <w:rsid w:val="000F3292"/>
    <w:rsid w:val="001466C5"/>
    <w:rsid w:val="00154931"/>
    <w:rsid w:val="00155A0B"/>
    <w:rsid w:val="00180727"/>
    <w:rsid w:val="001D14C3"/>
    <w:rsid w:val="00252388"/>
    <w:rsid w:val="00256E77"/>
    <w:rsid w:val="00272271"/>
    <w:rsid w:val="00273F26"/>
    <w:rsid w:val="002C56B4"/>
    <w:rsid w:val="002C6EAE"/>
    <w:rsid w:val="00361D76"/>
    <w:rsid w:val="00384C52"/>
    <w:rsid w:val="003B2EF0"/>
    <w:rsid w:val="003D604B"/>
    <w:rsid w:val="004705CA"/>
    <w:rsid w:val="004970F4"/>
    <w:rsid w:val="005145DE"/>
    <w:rsid w:val="00516A00"/>
    <w:rsid w:val="005565C3"/>
    <w:rsid w:val="005B07CF"/>
    <w:rsid w:val="005C1602"/>
    <w:rsid w:val="005F5722"/>
    <w:rsid w:val="0062217D"/>
    <w:rsid w:val="00630118"/>
    <w:rsid w:val="00636CD6"/>
    <w:rsid w:val="00676BA7"/>
    <w:rsid w:val="00683938"/>
    <w:rsid w:val="006851EE"/>
    <w:rsid w:val="0069362F"/>
    <w:rsid w:val="006D1F57"/>
    <w:rsid w:val="007317F1"/>
    <w:rsid w:val="0076654B"/>
    <w:rsid w:val="00785E62"/>
    <w:rsid w:val="007A25EE"/>
    <w:rsid w:val="007D1EF3"/>
    <w:rsid w:val="007D524C"/>
    <w:rsid w:val="007E6822"/>
    <w:rsid w:val="007E6CE3"/>
    <w:rsid w:val="008250AD"/>
    <w:rsid w:val="008664D2"/>
    <w:rsid w:val="008925BD"/>
    <w:rsid w:val="008A2CF5"/>
    <w:rsid w:val="008D4394"/>
    <w:rsid w:val="00906ABA"/>
    <w:rsid w:val="009440E7"/>
    <w:rsid w:val="009455A0"/>
    <w:rsid w:val="009538FB"/>
    <w:rsid w:val="0096495F"/>
    <w:rsid w:val="0099183B"/>
    <w:rsid w:val="009C3A48"/>
    <w:rsid w:val="00A17543"/>
    <w:rsid w:val="00A4672E"/>
    <w:rsid w:val="00A67D03"/>
    <w:rsid w:val="00A90533"/>
    <w:rsid w:val="00A9551F"/>
    <w:rsid w:val="00AB62A4"/>
    <w:rsid w:val="00AC39A7"/>
    <w:rsid w:val="00B0681D"/>
    <w:rsid w:val="00B51190"/>
    <w:rsid w:val="00B637AE"/>
    <w:rsid w:val="00BA0502"/>
    <w:rsid w:val="00BC3B20"/>
    <w:rsid w:val="00BD69F0"/>
    <w:rsid w:val="00C41E3A"/>
    <w:rsid w:val="00CA5ABE"/>
    <w:rsid w:val="00CD262D"/>
    <w:rsid w:val="00D300B1"/>
    <w:rsid w:val="00D406EA"/>
    <w:rsid w:val="00D56A80"/>
    <w:rsid w:val="00DA0F8E"/>
    <w:rsid w:val="00DC6E94"/>
    <w:rsid w:val="00DD014E"/>
    <w:rsid w:val="00DF1617"/>
    <w:rsid w:val="00DF6366"/>
    <w:rsid w:val="00DF6EE8"/>
    <w:rsid w:val="00E4223E"/>
    <w:rsid w:val="00ED1377"/>
    <w:rsid w:val="00EF243C"/>
    <w:rsid w:val="00F008A8"/>
    <w:rsid w:val="00F01F27"/>
    <w:rsid w:val="00F41871"/>
    <w:rsid w:val="00F71287"/>
    <w:rsid w:val="00FC4A21"/>
    <w:rsid w:val="00FD3A30"/>
    <w:rsid w:val="00FE0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DD980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Verdana" w:eastAsia="Verdana" w:hAnsi="Verdan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2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uiPriority="2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B51190"/>
    <w:pPr>
      <w:spacing w:line="240" w:lineRule="exact"/>
    </w:pPr>
    <w:rPr>
      <w:sz w:val="18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317F1"/>
    <w:pPr>
      <w:spacing w:after="60" w:line="620" w:lineRule="exact"/>
      <w:outlineLvl w:val="0"/>
    </w:pPr>
    <w:rPr>
      <w:b/>
      <w:caps/>
      <w:spacing w:val="-10"/>
      <w:sz w:val="64"/>
      <w:szCs w:val="64"/>
    </w:rPr>
  </w:style>
  <w:style w:type="paragraph" w:styleId="Heading2">
    <w:name w:val="heading 2"/>
    <w:basedOn w:val="Normal"/>
    <w:next w:val="Normal"/>
    <w:link w:val="Heading2Char"/>
    <w:uiPriority w:val="9"/>
    <w:qFormat/>
    <w:rsid w:val="007317F1"/>
    <w:pPr>
      <w:spacing w:line="300" w:lineRule="exact"/>
      <w:outlineLvl w:val="1"/>
    </w:pPr>
    <w:rPr>
      <w:b/>
      <w:caps/>
      <w:spacing w:val="-4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273F26"/>
    <w:pPr>
      <w:spacing w:line="220" w:lineRule="exact"/>
      <w:outlineLvl w:val="2"/>
    </w:pPr>
    <w:rPr>
      <w:b/>
      <w:spacing w:val="-4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317F1"/>
    <w:rPr>
      <w:rFonts w:ascii="Verdana" w:hAnsi="Verdana"/>
      <w:b/>
      <w:caps/>
      <w:spacing w:val="-10"/>
      <w:sz w:val="64"/>
      <w:szCs w:val="6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160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5C1602"/>
    <w:rPr>
      <w:rFonts w:ascii="Verdana" w:hAnsi="Verdana"/>
    </w:rPr>
  </w:style>
  <w:style w:type="paragraph" w:styleId="Header">
    <w:name w:val="header"/>
    <w:basedOn w:val="Normal"/>
    <w:link w:val="HeaderChar"/>
    <w:uiPriority w:val="99"/>
    <w:unhideWhenUsed/>
    <w:rsid w:val="005C160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link w:val="Header"/>
    <w:uiPriority w:val="99"/>
    <w:rsid w:val="005C1602"/>
    <w:rPr>
      <w:rFonts w:ascii="Verdana" w:hAnsi="Verdana"/>
      <w:sz w:val="18"/>
      <w:szCs w:val="22"/>
    </w:rPr>
  </w:style>
  <w:style w:type="paragraph" w:styleId="Footer">
    <w:name w:val="footer"/>
    <w:basedOn w:val="Normal"/>
    <w:link w:val="FooterChar"/>
    <w:uiPriority w:val="99"/>
    <w:unhideWhenUsed/>
    <w:rsid w:val="005C160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link w:val="Footer"/>
    <w:uiPriority w:val="99"/>
    <w:rsid w:val="005C1602"/>
    <w:rPr>
      <w:rFonts w:ascii="Verdana" w:hAnsi="Verdana"/>
      <w:sz w:val="18"/>
      <w:szCs w:val="22"/>
    </w:rPr>
  </w:style>
  <w:style w:type="character" w:styleId="CommentReference">
    <w:name w:val="annotation reference"/>
    <w:uiPriority w:val="99"/>
    <w:semiHidden/>
    <w:unhideWhenUsed/>
    <w:rsid w:val="005C1602"/>
    <w:rPr>
      <w:sz w:val="16"/>
      <w:szCs w:val="16"/>
    </w:rPr>
  </w:style>
  <w:style w:type="paragraph" w:styleId="BodyText">
    <w:name w:val="Body Text"/>
    <w:basedOn w:val="Normal"/>
    <w:link w:val="BodyTextChar"/>
    <w:uiPriority w:val="2"/>
    <w:qFormat/>
    <w:rsid w:val="00273F26"/>
    <w:pPr>
      <w:spacing w:line="220" w:lineRule="exact"/>
    </w:pPr>
    <w:rPr>
      <w:spacing w:val="-4"/>
      <w:sz w:val="16"/>
      <w:szCs w:val="16"/>
    </w:rPr>
  </w:style>
  <w:style w:type="character" w:customStyle="1" w:styleId="BodyTextChar">
    <w:name w:val="Body Text Char"/>
    <w:link w:val="BodyText"/>
    <w:uiPriority w:val="2"/>
    <w:rsid w:val="00273F26"/>
    <w:rPr>
      <w:rFonts w:ascii="Verdana" w:hAnsi="Verdana"/>
      <w:spacing w:val="-4"/>
      <w:sz w:val="16"/>
      <w:szCs w:val="16"/>
    </w:rPr>
  </w:style>
  <w:style w:type="character" w:styleId="Hyperlink">
    <w:name w:val="Hyperlink"/>
    <w:uiPriority w:val="99"/>
    <w:unhideWhenUsed/>
    <w:rsid w:val="005C1602"/>
    <w:rPr>
      <w:color w:val="00000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160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C1602"/>
    <w:rPr>
      <w:rFonts w:ascii="Verdana" w:hAnsi="Verdan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160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C160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unhideWhenUsed/>
    <w:qFormat/>
    <w:rsid w:val="005C1602"/>
    <w:pPr>
      <w:ind w:left="720"/>
      <w:contextualSpacing/>
    </w:pPr>
  </w:style>
  <w:style w:type="paragraph" w:customStyle="1" w:styleId="TR1-colsidebarcontactinfo">
    <w:name w:val="T&amp;R 1-col sidebar contact info"/>
    <w:basedOn w:val="Footer"/>
    <w:semiHidden/>
    <w:unhideWhenUsed/>
    <w:rsid w:val="005C1602"/>
    <w:pPr>
      <w:pBdr>
        <w:left w:val="dotted" w:sz="8" w:space="30" w:color="7F7F7F"/>
      </w:pBdr>
      <w:spacing w:line="240" w:lineRule="exact"/>
      <w:ind w:left="846" w:right="-575"/>
    </w:pPr>
    <w:rPr>
      <w:sz w:val="16"/>
      <w:szCs w:val="16"/>
    </w:rPr>
  </w:style>
  <w:style w:type="paragraph" w:customStyle="1" w:styleId="TRIntroText">
    <w:name w:val="T&amp;R Intro Text"/>
    <w:basedOn w:val="Normal"/>
    <w:semiHidden/>
    <w:unhideWhenUsed/>
    <w:rsid w:val="005C1602"/>
    <w:pPr>
      <w:spacing w:after="420" w:line="280" w:lineRule="exact"/>
    </w:pPr>
    <w:rPr>
      <w:sz w:val="22"/>
    </w:rPr>
  </w:style>
  <w:style w:type="table" w:styleId="TableGrid">
    <w:name w:val="Table Grid"/>
    <w:basedOn w:val="TableNormal"/>
    <w:uiPriority w:val="59"/>
    <w:rsid w:val="0018072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link w:val="Heading2"/>
    <w:uiPriority w:val="9"/>
    <w:rsid w:val="007317F1"/>
    <w:rPr>
      <w:rFonts w:ascii="Verdana" w:hAnsi="Verdana"/>
      <w:b/>
      <w:caps/>
      <w:spacing w:val="-4"/>
      <w:sz w:val="24"/>
      <w:szCs w:val="24"/>
    </w:rPr>
  </w:style>
  <w:style w:type="paragraph" w:customStyle="1" w:styleId="TableHeaderRow">
    <w:name w:val="Table Header Row"/>
    <w:basedOn w:val="Normal"/>
    <w:qFormat/>
    <w:rsid w:val="00273F26"/>
    <w:pPr>
      <w:spacing w:line="180" w:lineRule="exact"/>
    </w:pPr>
    <w:rPr>
      <w:b/>
      <w:spacing w:val="-4"/>
      <w:sz w:val="16"/>
      <w:szCs w:val="16"/>
    </w:rPr>
  </w:style>
  <w:style w:type="paragraph" w:customStyle="1" w:styleId="TableBodyText">
    <w:name w:val="Table Body Text"/>
    <w:basedOn w:val="Normal"/>
    <w:qFormat/>
    <w:rsid w:val="00273F26"/>
    <w:pPr>
      <w:spacing w:line="180" w:lineRule="exact"/>
    </w:pPr>
    <w:rPr>
      <w:spacing w:val="-4"/>
      <w:sz w:val="16"/>
      <w:szCs w:val="16"/>
    </w:rPr>
  </w:style>
  <w:style w:type="character" w:styleId="Strong">
    <w:name w:val="Strong"/>
    <w:uiPriority w:val="22"/>
    <w:qFormat/>
    <w:rsid w:val="00273F26"/>
    <w:rPr>
      <w:b/>
      <w:bCs/>
    </w:rPr>
  </w:style>
  <w:style w:type="character" w:customStyle="1" w:styleId="Heading3Char">
    <w:name w:val="Heading 3 Char"/>
    <w:link w:val="Heading3"/>
    <w:uiPriority w:val="9"/>
    <w:rsid w:val="00273F26"/>
    <w:rPr>
      <w:rFonts w:ascii="Verdana" w:hAnsi="Verdana"/>
      <w:b/>
      <w:spacing w:val="-4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65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header" Target="head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ocuments%20and%20Settings\3981HrenoP\Local%20Settings\Temporary%20Internet%20Files\Content.Outlook\ODA4222R\Activities_Schedule_1page_black_wSun_FN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Settings\3981HrenoP\Local Settings\Temporary Internet Files\Content.Outlook\ODA4222R\Activities_Schedule_1page_black_wSun_FNL.dotx</Template>
  <TotalTime>1</TotalTime>
  <Pages>1</Pages>
  <Words>9</Words>
  <Characters>41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Y-USA</Company>
  <LinksUpToDate>false</LinksUpToDate>
  <CharactersWithSpaces>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3981HrenoP</dc:creator>
  <cp:keywords/>
  <dc:description/>
  <cp:lastModifiedBy>Hotaling, Walter</cp:lastModifiedBy>
  <cp:revision>2</cp:revision>
  <cp:lastPrinted>2018-03-30T00:37:00Z</cp:lastPrinted>
  <dcterms:created xsi:type="dcterms:W3CDTF">2018-03-30T16:33:00Z</dcterms:created>
  <dcterms:modified xsi:type="dcterms:W3CDTF">2018-03-30T16:33:00Z</dcterms:modified>
</cp:coreProperties>
</file>